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298" w14:textId="6B5C518A" w:rsidR="00744182" w:rsidRDefault="00C564A3" w:rsidP="00C564A3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BE0357">
        <w:rPr>
          <w:rFonts w:eastAsia="Century Gothic" w:cs="Century Gothic"/>
          <w:sz w:val="16"/>
          <w:szCs w:val="16"/>
        </w:rPr>
        <w:t>Specyfikacja Warunków Zamówienia</w:t>
      </w:r>
      <w:r w:rsidRPr="00236808">
        <w:rPr>
          <w:rFonts w:eastAsia="Century Gothic" w:cs="Century Gothic"/>
          <w:b/>
          <w:bCs/>
        </w:rPr>
        <w:t xml:space="preserve"> </w:t>
      </w:r>
      <w:r>
        <w:rPr>
          <w:rFonts w:cs="Century Gothic"/>
          <w:b/>
          <w:bCs/>
        </w:rPr>
        <w:br/>
      </w:r>
      <w:r w:rsidR="000D0ACA" w:rsidRPr="000D0ACA">
        <w:rPr>
          <w:rFonts w:eastAsia="Century Gothic" w:cs="Century Gothic"/>
          <w:sz w:val="16"/>
          <w:szCs w:val="16"/>
        </w:rPr>
        <w:t>Opracowanie dokumentacji projektowej wraz z uzyskaniem decyzji administracyjnych dla zadania, pn. „Trwałe wyłączenie gazociągu DN 250 Grabówka-Bobrowniki wraz z rozbiórką stacji pomiarowej Grabówka.</w:t>
      </w:r>
    </w:p>
    <w:p w14:paraId="33436D15" w14:textId="397FE3D6" w:rsidR="00C564A3" w:rsidRPr="00900EBA" w:rsidRDefault="00C564A3" w:rsidP="00C564A3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B9009C">
        <w:rPr>
          <w:rFonts w:eastAsia="Century Gothic" w:cs="Century Gothic"/>
          <w:sz w:val="16"/>
          <w:szCs w:val="16"/>
        </w:rPr>
        <w:t xml:space="preserve">Numer postępowania: </w:t>
      </w:r>
      <w:r w:rsidR="000D0ACA" w:rsidRPr="000D0ACA">
        <w:rPr>
          <w:rFonts w:eastAsia="Century Gothic" w:cs="Century Gothic"/>
          <w:sz w:val="16"/>
          <w:szCs w:val="16"/>
        </w:rPr>
        <w:t>ZP/2025/12/0128/REM</w:t>
      </w:r>
    </w:p>
    <w:p w14:paraId="75995014" w14:textId="010419B6" w:rsidR="009F0FFF" w:rsidRPr="00AA213E" w:rsidRDefault="002D3CA9" w:rsidP="00C564A3">
      <w:pPr>
        <w:tabs>
          <w:tab w:val="center" w:pos="4536"/>
          <w:tab w:val="right" w:pos="9072"/>
        </w:tabs>
        <w:spacing w:line="360" w:lineRule="auto"/>
        <w:ind w:left="-284" w:right="-284" w:hanging="11"/>
        <w:jc w:val="right"/>
        <w:rPr>
          <w:rFonts w:cs="Arial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834937">
        <w:rPr>
          <w:sz w:val="16"/>
          <w:szCs w:val="16"/>
        </w:rPr>
        <w:t xml:space="preserve">                                                                         </w:t>
      </w:r>
      <w:r w:rsidR="009F0FFF" w:rsidRPr="005F5385">
        <w:rPr>
          <w:b/>
        </w:rPr>
        <w:t xml:space="preserve">Załącznik nr </w:t>
      </w:r>
      <w:r w:rsidR="000D0ACA">
        <w:rPr>
          <w:b/>
        </w:rPr>
        <w:t>5</w:t>
      </w:r>
      <w:r w:rsidR="009F0FFF" w:rsidRPr="005F5385">
        <w:rPr>
          <w:b/>
        </w:rPr>
        <w:t xml:space="preserve"> do </w:t>
      </w:r>
      <w:r w:rsidR="002E7A67" w:rsidRPr="005F5385">
        <w:rPr>
          <w:b/>
        </w:rPr>
        <w:t>SWZ</w:t>
      </w:r>
    </w:p>
    <w:tbl>
      <w:tblPr>
        <w:tblW w:w="147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739"/>
      </w:tblGrid>
      <w:tr w:rsidR="0095039C" w:rsidRPr="009B18E8" w14:paraId="020AC4DE" w14:textId="77777777" w:rsidTr="0095039C">
        <w:trPr>
          <w:trHeight w:hRule="exact" w:val="1305"/>
        </w:trPr>
        <w:tc>
          <w:tcPr>
            <w:tcW w:w="14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A1FA44" w14:textId="77777777" w:rsidR="0095039C" w:rsidRPr="00296F23" w:rsidRDefault="0095039C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22F3B08" w14:textId="77777777" w:rsidR="00626767" w:rsidRDefault="00626767" w:rsidP="006204D4">
      <w:pPr>
        <w:spacing w:line="360" w:lineRule="auto"/>
        <w:jc w:val="both"/>
      </w:pPr>
    </w:p>
    <w:p w14:paraId="18F89F91" w14:textId="7ADAF631" w:rsidR="00234091" w:rsidRPr="005B2227" w:rsidRDefault="003D5781" w:rsidP="00834937">
      <w:pPr>
        <w:spacing w:line="360" w:lineRule="auto"/>
        <w:jc w:val="both"/>
        <w:rPr>
          <w:rFonts w:cs="Arial"/>
          <w:b/>
        </w:rPr>
      </w:pPr>
      <w:r w:rsidRPr="002E3D05">
        <w:rPr>
          <w:rFonts w:cs="Arial"/>
        </w:rPr>
        <w:t xml:space="preserve">Składając ofertę w Postępowaniu o udzielenie Zamówienia </w:t>
      </w:r>
      <w:r w:rsidR="006B36A8">
        <w:rPr>
          <w:rFonts w:cs="Arial"/>
        </w:rPr>
        <w:t xml:space="preserve">publicznego </w:t>
      </w:r>
      <w:r w:rsidR="00D93A8E">
        <w:rPr>
          <w:rFonts w:cs="Arial"/>
        </w:rPr>
        <w:t>pn.</w:t>
      </w:r>
      <w:r w:rsidR="005B2227">
        <w:rPr>
          <w:rFonts w:cs="Arial"/>
        </w:rPr>
        <w:t xml:space="preserve">: </w:t>
      </w:r>
      <w:r w:rsidR="000D0ACA" w:rsidRPr="000D0ACA">
        <w:rPr>
          <w:b/>
          <w:bCs/>
        </w:rPr>
        <w:t>Opracowanie dokumentacji projektowej wraz z uzyskaniem decyzji administracyjnych dla zadania, pn. „Trwałe wyłączenie gazociągu DN 250 Grabówka-Bobrowniki wraz z rozbiórką stacji pomiarowej Grabówka.</w:t>
      </w:r>
      <w:r w:rsidR="00B11A05">
        <w:t>,</w:t>
      </w:r>
      <w:r w:rsidR="00BE44EF" w:rsidRPr="00BE44EF">
        <w:t xml:space="preserve"> numer postępowania:</w:t>
      </w:r>
      <w:r w:rsidR="000D0ACA">
        <w:t xml:space="preserve"> </w:t>
      </w:r>
      <w:r w:rsidR="000D0ACA" w:rsidRPr="000D0ACA">
        <w:t>ZP/2025/12/0128/REM</w:t>
      </w:r>
      <w:r w:rsidR="00BE44EF" w:rsidRPr="00BE44EF">
        <w:t>,</w:t>
      </w:r>
      <w:r w:rsidR="003D1B26">
        <w:t xml:space="preserve"> </w:t>
      </w:r>
      <w:r w:rsidRPr="007D33FA">
        <w:rPr>
          <w:rFonts w:cs="Arial"/>
          <w:b/>
        </w:rPr>
        <w:t>OŚWIADCZAMY</w:t>
      </w:r>
      <w:r w:rsidR="00B11A05">
        <w:rPr>
          <w:rFonts w:cs="Arial"/>
          <w:b/>
        </w:rPr>
        <w:t>,</w:t>
      </w:r>
      <w:r w:rsidRPr="002E3D05">
        <w:t xml:space="preserve"> iż ciągu </w:t>
      </w:r>
      <w:r w:rsidRPr="00852B09">
        <w:t xml:space="preserve">ostatnich </w:t>
      </w:r>
      <w:r w:rsidR="003D1B26" w:rsidRPr="00852B09">
        <w:t>5</w:t>
      </w:r>
      <w:r w:rsidRPr="00852B09">
        <w:t xml:space="preserve">  lat</w:t>
      </w:r>
      <w:r w:rsidRPr="002E3D05">
        <w:t xml:space="preserve"> przed </w:t>
      </w:r>
      <w:r>
        <w:t>upływem terminu składania ofert</w:t>
      </w:r>
      <w:r w:rsidRPr="002E3D05">
        <w:t xml:space="preserve"> (a jeżeli okres prowadzenia działalności jest krótszy – w tym okresie) zrealizowaliśmy</w:t>
      </w:r>
      <w:r w:rsidR="00D8424F">
        <w:t xml:space="preserve"> </w:t>
      </w:r>
      <w:r w:rsidRPr="002E3D05">
        <w:t>następujące</w:t>
      </w:r>
      <w:r w:rsidRPr="002E3D05">
        <w:rPr>
          <w:b/>
        </w:rPr>
        <w:t xml:space="preserve"> </w:t>
      </w:r>
      <w:r w:rsidRPr="002E3D05">
        <w:rPr>
          <w:rFonts w:cs="3724E3217Arial"/>
        </w:rPr>
        <w:t>zamówienia</w:t>
      </w:r>
      <w:r w:rsidR="001330C8">
        <w:rPr>
          <w:rFonts w:cs="3724E3217Arial"/>
        </w:rPr>
        <w:t xml:space="preserve"> </w:t>
      </w:r>
      <w:r w:rsidR="001330C8" w:rsidRPr="001330C8">
        <w:rPr>
          <w:rFonts w:cs="3724E3217Arial"/>
        </w:rPr>
        <w:t xml:space="preserve">(zgodnie z warunkiem określonym w </w:t>
      </w:r>
      <w:r w:rsidR="001330C8" w:rsidRPr="00852B09">
        <w:rPr>
          <w:rFonts w:cs="3724E3217Arial"/>
        </w:rPr>
        <w:t xml:space="preserve">Rozdziale X  ust. </w:t>
      </w:r>
      <w:r w:rsidR="00D311B2" w:rsidRPr="00852B09">
        <w:rPr>
          <w:rFonts w:cs="3724E3217Arial"/>
        </w:rPr>
        <w:t>2</w:t>
      </w:r>
      <w:r w:rsidR="001330C8" w:rsidRPr="00852B09">
        <w:rPr>
          <w:rFonts w:cs="3724E3217Arial"/>
        </w:rPr>
        <w:t xml:space="preserve"> SWZ)</w:t>
      </w:r>
      <w:r w:rsidRPr="00852B09">
        <w:t>:</w:t>
      </w:r>
    </w:p>
    <w:tbl>
      <w:tblPr>
        <w:tblW w:w="13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261"/>
        <w:gridCol w:w="1275"/>
        <w:gridCol w:w="1418"/>
        <w:gridCol w:w="1701"/>
        <w:gridCol w:w="2267"/>
      </w:tblGrid>
      <w:tr w:rsidR="003D1B26" w:rsidRPr="009A4FEB" w14:paraId="11F1E55F" w14:textId="6BF68A3E" w:rsidTr="003D1B26">
        <w:trPr>
          <w:tblHeader/>
          <w:jc w:val="center"/>
        </w:trPr>
        <w:tc>
          <w:tcPr>
            <w:tcW w:w="562" w:type="dxa"/>
            <w:vMerge w:val="restart"/>
            <w:vAlign w:val="center"/>
          </w:tcPr>
          <w:p w14:paraId="5DB6E8DF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9A4FEB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D109BB0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9A4FEB">
              <w:rPr>
                <w:rFonts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3261" w:type="dxa"/>
            <w:vMerge w:val="restart"/>
            <w:vAlign w:val="center"/>
          </w:tcPr>
          <w:p w14:paraId="11317F44" w14:textId="77777777" w:rsidR="003D1B26" w:rsidRPr="009A4FEB" w:rsidRDefault="003D1B26" w:rsidP="005E21D2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7262324C" w14:textId="6BE6E0E4" w:rsidR="003D1B26" w:rsidRPr="000A2B8D" w:rsidRDefault="003D1B26" w:rsidP="00DD569D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Termin realizacji</w:t>
            </w:r>
            <w:r>
              <w:rPr>
                <w:rFonts w:cs="Arial"/>
                <w:b/>
                <w:sz w:val="16"/>
                <w:szCs w:val="16"/>
              </w:rPr>
              <w:t xml:space="preserve"> zamówienia</w:t>
            </w:r>
          </w:p>
        </w:tc>
        <w:tc>
          <w:tcPr>
            <w:tcW w:w="1701" w:type="dxa"/>
            <w:vMerge w:val="restart"/>
            <w:vAlign w:val="center"/>
          </w:tcPr>
          <w:p w14:paraId="2CE2C024" w14:textId="0B1C4F33" w:rsidR="003D1B26" w:rsidRPr="009A4FEB" w:rsidRDefault="003D1B26" w:rsidP="00DD569D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933038">
              <w:rPr>
                <w:rFonts w:cs="Arial"/>
                <w:b/>
                <w:sz w:val="16"/>
                <w:szCs w:val="16"/>
              </w:rPr>
              <w:t>Wykonawca zamówienia (nazwa i adres)</w:t>
            </w:r>
          </w:p>
        </w:tc>
        <w:tc>
          <w:tcPr>
            <w:tcW w:w="2267" w:type="dxa"/>
            <w:vMerge w:val="restart"/>
          </w:tcPr>
          <w:p w14:paraId="3361B1CC" w14:textId="77777777" w:rsidR="003B3BF2" w:rsidRDefault="003B3BF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9594017" w14:textId="4524E493" w:rsidR="003D1B26" w:rsidRPr="00B7200A" w:rsidRDefault="003D1B26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B7200A">
              <w:rPr>
                <w:rFonts w:cs="Arial"/>
                <w:b/>
                <w:sz w:val="16"/>
                <w:szCs w:val="16"/>
              </w:rPr>
              <w:t>Zamawiający/Odbiorca zamówienia</w:t>
            </w:r>
          </w:p>
          <w:p w14:paraId="6FFCA285" w14:textId="77777777" w:rsidR="003D1B26" w:rsidRPr="00B7200A" w:rsidRDefault="003D1B26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B7200A">
              <w:rPr>
                <w:rFonts w:cs="Arial"/>
                <w:b/>
                <w:sz w:val="16"/>
                <w:szCs w:val="16"/>
              </w:rPr>
              <w:t>(nazwa, adres)</w:t>
            </w:r>
          </w:p>
          <w:p w14:paraId="6C226F1F" w14:textId="0BD7E5FE" w:rsidR="003D1B26" w:rsidRPr="00B7200A" w:rsidRDefault="003D1B26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D1B26" w:rsidRPr="009A4FEB" w14:paraId="61D94834" w14:textId="000DE92F" w:rsidTr="003D1B26">
        <w:trPr>
          <w:tblHeader/>
          <w:jc w:val="center"/>
        </w:trPr>
        <w:tc>
          <w:tcPr>
            <w:tcW w:w="562" w:type="dxa"/>
            <w:vMerge/>
            <w:vAlign w:val="center"/>
          </w:tcPr>
          <w:p w14:paraId="07F91B26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14:paraId="7A9325AB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vMerge/>
            <w:vAlign w:val="center"/>
          </w:tcPr>
          <w:p w14:paraId="7A18F90B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503249" w14:textId="77777777" w:rsidR="003D1B26" w:rsidRPr="000A2B8D" w:rsidRDefault="003D1B26" w:rsidP="008A0FF9">
            <w:pPr>
              <w:widowControl w:val="0"/>
              <w:autoSpaceDE w:val="0"/>
              <w:autoSpaceDN w:val="0"/>
              <w:adjustRightInd w:val="0"/>
              <w:ind w:left="-112" w:right="-105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0EA5FF00" w14:textId="77777777" w:rsidR="003D1B26" w:rsidRPr="000A2B8D" w:rsidRDefault="003D1B26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0A2B8D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346CBC" w14:textId="77777777" w:rsidR="003D1B26" w:rsidRPr="000A2B8D" w:rsidRDefault="003D1B26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0A2B8D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233C1196" w14:textId="77777777" w:rsidR="003D1B26" w:rsidRPr="000A2B8D" w:rsidRDefault="003D1B26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0A2B8D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701" w:type="dxa"/>
            <w:vMerge/>
            <w:vAlign w:val="center"/>
          </w:tcPr>
          <w:p w14:paraId="527B5E30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30B7595C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D1B26" w:rsidRPr="009A4FEB" w14:paraId="64CBFF52" w14:textId="04EBFB7D" w:rsidTr="003D1B26">
        <w:trPr>
          <w:jc w:val="center"/>
        </w:trPr>
        <w:tc>
          <w:tcPr>
            <w:tcW w:w="562" w:type="dxa"/>
            <w:vAlign w:val="center"/>
          </w:tcPr>
          <w:p w14:paraId="67B3DAE4" w14:textId="7777777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Hlk153869387"/>
            <w:r w:rsidRPr="009A4FEB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3AB971E2" w14:textId="681BEFED" w:rsidR="003D1B26" w:rsidRPr="00CD4B4E" w:rsidRDefault="003D1B26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CD4B4E">
              <w:rPr>
                <w:rFonts w:cs="Arial"/>
                <w:sz w:val="16"/>
                <w:szCs w:val="16"/>
              </w:rPr>
              <w:t>…………………………………………………………………………….**</w:t>
            </w:r>
          </w:p>
          <w:p w14:paraId="79E13B29" w14:textId="129B004D" w:rsidR="003D1B26" w:rsidRPr="009A4FEB" w:rsidRDefault="003D1B26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CD4B4E">
              <w:rPr>
                <w:rFonts w:cs="Arial"/>
                <w:sz w:val="16"/>
                <w:szCs w:val="16"/>
              </w:rPr>
              <w:t xml:space="preserve">(nazwa i opis zamówienia, potwierdzająca spełnianie warunku określonego w </w:t>
            </w:r>
            <w:r w:rsidRPr="00852B09">
              <w:rPr>
                <w:rFonts w:cs="Arial"/>
                <w:sz w:val="16"/>
                <w:szCs w:val="16"/>
              </w:rPr>
              <w:t>Rozdziale X ust. 2 SWZ)</w:t>
            </w:r>
          </w:p>
        </w:tc>
        <w:tc>
          <w:tcPr>
            <w:tcW w:w="3261" w:type="dxa"/>
            <w:vAlign w:val="center"/>
          </w:tcPr>
          <w:p w14:paraId="50A78808" w14:textId="4123B745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D1B26">
              <w:rPr>
                <w:rFonts w:cs="Arial"/>
                <w:b/>
                <w:bCs/>
                <w:sz w:val="16"/>
                <w:szCs w:val="16"/>
              </w:rPr>
              <w:t>Czy zamówienie polegało na opracowaniu dokumentacji projektowej</w:t>
            </w:r>
            <w:r w:rsidR="003B3BF2">
              <w:rPr>
                <w:rFonts w:cs="Arial"/>
                <w:b/>
                <w:bCs/>
                <w:sz w:val="16"/>
                <w:szCs w:val="16"/>
              </w:rPr>
              <w:t xml:space="preserve"> obejmującej:</w:t>
            </w:r>
          </w:p>
          <w:p w14:paraId="5B500B39" w14:textId="7AF173E6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3D1B26">
              <w:rPr>
                <w:rFonts w:cs="Arial"/>
                <w:sz w:val="16"/>
                <w:szCs w:val="16"/>
              </w:rPr>
              <w:t xml:space="preserve">- </w:t>
            </w:r>
            <w:r w:rsidRPr="003D1B26">
              <w:rPr>
                <w:rFonts w:cs="Arial"/>
                <w:b/>
                <w:bCs/>
                <w:sz w:val="16"/>
                <w:szCs w:val="16"/>
              </w:rPr>
              <w:t>projekt budowla</w:t>
            </w:r>
            <w:r w:rsidR="003B3BF2">
              <w:rPr>
                <w:rFonts w:cs="Arial"/>
                <w:b/>
                <w:bCs/>
                <w:sz w:val="16"/>
                <w:szCs w:val="16"/>
              </w:rPr>
              <w:t>ny dla rozbiórki</w:t>
            </w:r>
          </w:p>
          <w:p w14:paraId="28CB741C" w14:textId="77777777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3D1B26">
              <w:rPr>
                <w:rFonts w:cs="Arial"/>
                <w:bCs/>
                <w:sz w:val="16"/>
                <w:szCs w:val="16"/>
              </w:rPr>
              <w:t>TAK/NIE*</w:t>
            </w:r>
          </w:p>
          <w:p w14:paraId="20321DF5" w14:textId="71AAEBCC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D1B26">
              <w:rPr>
                <w:rFonts w:cs="Arial"/>
                <w:b/>
                <w:bCs/>
                <w:sz w:val="16"/>
                <w:szCs w:val="16"/>
              </w:rPr>
              <w:t>- projekt wykonawcz</w:t>
            </w:r>
            <w:r w:rsidR="003B3BF2">
              <w:rPr>
                <w:rFonts w:cs="Arial"/>
                <w:b/>
                <w:bCs/>
                <w:sz w:val="16"/>
                <w:szCs w:val="16"/>
              </w:rPr>
              <w:t>y dla rozbiórki</w:t>
            </w:r>
          </w:p>
          <w:p w14:paraId="3426AD05" w14:textId="125E1FBD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3D1B26">
              <w:rPr>
                <w:rFonts w:cs="Arial"/>
                <w:bCs/>
                <w:sz w:val="16"/>
                <w:szCs w:val="16"/>
              </w:rPr>
              <w:t>TAK/NIE*</w:t>
            </w:r>
          </w:p>
          <w:p w14:paraId="3FF45F8A" w14:textId="77777777" w:rsidR="003D1B26" w:rsidRPr="003D1B26" w:rsidRDefault="003D1B26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EC22B02" w14:textId="77777777" w:rsidR="00852B09" w:rsidRDefault="003D1B26" w:rsidP="0006049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D1B26">
              <w:rPr>
                <w:rFonts w:cs="Arial"/>
                <w:b/>
                <w:bCs/>
                <w:sz w:val="16"/>
                <w:szCs w:val="16"/>
              </w:rPr>
              <w:t>obiektu sieci gazowej</w:t>
            </w:r>
            <w:r w:rsidR="00852B09">
              <w:rPr>
                <w:rFonts w:cs="Arial"/>
                <w:b/>
                <w:bCs/>
                <w:sz w:val="16"/>
                <w:szCs w:val="16"/>
              </w:rPr>
              <w:t>:</w:t>
            </w:r>
          </w:p>
          <w:p w14:paraId="172CB6CF" w14:textId="77777777" w:rsidR="00852B09" w:rsidRPr="003D1B26" w:rsidRDefault="00852B09" w:rsidP="00852B0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3D1B26">
              <w:rPr>
                <w:rFonts w:cs="Arial"/>
                <w:b/>
                <w:bCs/>
                <w:sz w:val="16"/>
                <w:szCs w:val="16"/>
              </w:rPr>
              <w:t xml:space="preserve">- stacji gazowej </w:t>
            </w:r>
            <w:r w:rsidRPr="003D1B26">
              <w:rPr>
                <w:rFonts w:cs="Arial"/>
                <w:bCs/>
                <w:sz w:val="16"/>
                <w:szCs w:val="16"/>
              </w:rPr>
              <w:t>TAK/NIE*</w:t>
            </w:r>
          </w:p>
          <w:p w14:paraId="05577DEB" w14:textId="6B682A77" w:rsidR="003D1B26" w:rsidRDefault="00852B09" w:rsidP="0006049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-</w:t>
            </w:r>
            <w:r w:rsidR="003D1B26" w:rsidRPr="003D1B26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gazociągu </w:t>
            </w:r>
            <w:r w:rsidR="003D1B26" w:rsidRPr="003D1B26">
              <w:rPr>
                <w:rFonts w:cs="Arial"/>
                <w:b/>
                <w:bCs/>
                <w:sz w:val="16"/>
                <w:szCs w:val="16"/>
              </w:rPr>
              <w:t>wysokiego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lub niskiego </w:t>
            </w:r>
            <w:r w:rsidR="003D1B26" w:rsidRPr="003D1B26">
              <w:rPr>
                <w:rFonts w:cs="Arial"/>
                <w:b/>
                <w:bCs/>
                <w:sz w:val="16"/>
                <w:szCs w:val="16"/>
              </w:rPr>
              <w:t xml:space="preserve"> ciśnienia: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3D1B26">
              <w:rPr>
                <w:rFonts w:cs="Arial"/>
                <w:bCs/>
                <w:sz w:val="16"/>
                <w:szCs w:val="16"/>
              </w:rPr>
              <w:t>TAK/NIE*</w:t>
            </w:r>
          </w:p>
          <w:p w14:paraId="49505333" w14:textId="77777777" w:rsidR="00852B09" w:rsidRPr="003D1B26" w:rsidRDefault="00852B09" w:rsidP="00852B0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3D1B26">
              <w:rPr>
                <w:rFonts w:cs="Arial"/>
                <w:b/>
                <w:sz w:val="16"/>
                <w:szCs w:val="16"/>
              </w:rPr>
              <w:t xml:space="preserve">- węzła (stacja gazowa rozdzielcza) </w:t>
            </w:r>
            <w:r w:rsidRPr="003D1B26">
              <w:rPr>
                <w:rFonts w:cs="Arial"/>
                <w:bCs/>
                <w:sz w:val="16"/>
                <w:szCs w:val="16"/>
              </w:rPr>
              <w:t>TAK/NIE*</w:t>
            </w:r>
          </w:p>
          <w:p w14:paraId="3DB3F3EE" w14:textId="372D899B" w:rsidR="003D1B26" w:rsidRPr="004F31F5" w:rsidRDefault="003D1B26" w:rsidP="00852B0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5"/>
                <w:szCs w:val="15"/>
              </w:rPr>
            </w:pPr>
          </w:p>
        </w:tc>
        <w:tc>
          <w:tcPr>
            <w:tcW w:w="1275" w:type="dxa"/>
            <w:shd w:val="clear" w:color="auto" w:fill="auto"/>
          </w:tcPr>
          <w:p w14:paraId="78A668A9" w14:textId="77777777" w:rsidR="003D1B26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4B42909" w14:textId="3245935F" w:rsidR="003D1B26" w:rsidRPr="000A2B8D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</w:tcPr>
          <w:p w14:paraId="79DBB434" w14:textId="77777777" w:rsidR="003D1B26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E970F91" w14:textId="3B539998" w:rsidR="003D1B26" w:rsidRPr="000A2B8D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</w:tcPr>
          <w:p w14:paraId="3408D46D" w14:textId="77777777" w:rsidR="003D1B26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43D0A96" w14:textId="7FA6C637" w:rsidR="003D1B26" w:rsidRPr="009A4FEB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267" w:type="dxa"/>
          </w:tcPr>
          <w:p w14:paraId="25063E5B" w14:textId="77777777" w:rsidR="003D1B26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6C1B9C16" w14:textId="1E011AFD" w:rsidR="003D1B26" w:rsidRDefault="003D1B26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153A6E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bookmarkEnd w:id="0"/>
    </w:tbl>
    <w:p w14:paraId="5E9DAE3D" w14:textId="77777777" w:rsidR="00B7200A" w:rsidRDefault="00B7200A" w:rsidP="001C5BAD">
      <w:pPr>
        <w:spacing w:line="360" w:lineRule="auto"/>
        <w:jc w:val="both"/>
        <w:rPr>
          <w:rFonts w:cs="Century Gothic"/>
          <w:bCs/>
          <w:sz w:val="16"/>
          <w:szCs w:val="16"/>
        </w:rPr>
      </w:pPr>
    </w:p>
    <w:p w14:paraId="48FB80B6" w14:textId="329B20E6" w:rsidR="000D6E10" w:rsidRDefault="00D34BAD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>
        <w:rPr>
          <w:rFonts w:cs="Century Gothic"/>
          <w:bCs/>
          <w:sz w:val="16"/>
          <w:szCs w:val="16"/>
        </w:rPr>
        <w:lastRenderedPageBreak/>
        <w:t>* - niepotrzebne skreślić</w:t>
      </w:r>
      <w:r>
        <w:rPr>
          <w:rFonts w:cs="Century Gothic"/>
          <w:b/>
          <w:bCs/>
          <w:sz w:val="16"/>
          <w:szCs w:val="16"/>
          <w:u w:val="single"/>
        </w:rPr>
        <w:t xml:space="preserve"> </w:t>
      </w:r>
    </w:p>
    <w:p w14:paraId="416C22AC" w14:textId="4ED551D2" w:rsidR="00E345E9" w:rsidRPr="00C34A12" w:rsidRDefault="00E345E9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C34A12">
        <w:rPr>
          <w:rFonts w:cs="Century Gothic"/>
          <w:b/>
          <w:bCs/>
          <w:sz w:val="16"/>
          <w:szCs w:val="16"/>
        </w:rPr>
        <w:t xml:space="preserve">** - </w:t>
      </w:r>
      <w:r w:rsidRPr="00C34A12">
        <w:rPr>
          <w:rFonts w:cs="Century Gothic"/>
          <w:sz w:val="16"/>
          <w:szCs w:val="16"/>
        </w:rPr>
        <w:t xml:space="preserve">uzupełnić </w:t>
      </w:r>
    </w:p>
    <w:p w14:paraId="69619FA5" w14:textId="77777777" w:rsidR="000D6E10" w:rsidRDefault="000D6E10" w:rsidP="005E21D2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</w:p>
    <w:p w14:paraId="650BC76D" w14:textId="11DF4FF9" w:rsidR="00B7200A" w:rsidRPr="00C26BC8" w:rsidRDefault="001C5BAD" w:rsidP="00D070C1">
      <w:p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C26BC8">
        <w:rPr>
          <w:rFonts w:cs="Century Gothic"/>
          <w:sz w:val="16"/>
          <w:szCs w:val="16"/>
        </w:rPr>
        <w:t>UWAGA:</w:t>
      </w:r>
    </w:p>
    <w:p w14:paraId="5C55E205" w14:textId="12DAAB88" w:rsidR="00C26BC8" w:rsidRPr="00C26BC8" w:rsidRDefault="00C26BC8" w:rsidP="00C26BC8">
      <w:p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C26BC8">
        <w:rPr>
          <w:rFonts w:cs="Century Gothic"/>
          <w:sz w:val="16"/>
          <w:szCs w:val="16"/>
        </w:rPr>
        <w:t>Do każdego zamówienia wymienionego w wykazie należy podać: przedmiot, daty wykonania (dd/mm/rrrr) i podmioty, na rzecz których usługi zostały wykonane, oraz załączyć dowody określające czy te usługi zostały wykonane należycie.</w:t>
      </w:r>
      <w:r>
        <w:rPr>
          <w:rFonts w:cs="Century Gothic"/>
          <w:sz w:val="16"/>
          <w:szCs w:val="16"/>
        </w:rPr>
        <w:t xml:space="preserve"> </w:t>
      </w:r>
      <w:r w:rsidRPr="00C26BC8">
        <w:rPr>
          <w:rFonts w:cs="Century Gothic"/>
          <w:sz w:val="16"/>
          <w:szCs w:val="16"/>
        </w:rPr>
        <w:t>Jednocześnie Zamawiający wskazuje, iż dowodami, o których mowa powyżej są:</w:t>
      </w:r>
    </w:p>
    <w:p w14:paraId="65CCB946" w14:textId="77777777" w:rsidR="00C26BC8" w:rsidRDefault="00C26BC8" w:rsidP="00C26BC8">
      <w:pPr>
        <w:pStyle w:val="Akapitzlist"/>
        <w:numPr>
          <w:ilvl w:val="0"/>
          <w:numId w:val="24"/>
        </w:num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C26BC8">
        <w:rPr>
          <w:rFonts w:cs="Century Gothic"/>
          <w:sz w:val="16"/>
          <w:szCs w:val="16"/>
        </w:rPr>
        <w:t xml:space="preserve">referencje bądź inne dokumenty sporządzone przez podmiot, na rzecz którego usługi zostały wykonane, </w:t>
      </w:r>
    </w:p>
    <w:p w14:paraId="79EC9C00" w14:textId="34B256C7" w:rsidR="00C26BC8" w:rsidRPr="00C26BC8" w:rsidRDefault="00C26BC8" w:rsidP="00C26BC8">
      <w:pPr>
        <w:pStyle w:val="Akapitzlist"/>
        <w:numPr>
          <w:ilvl w:val="0"/>
          <w:numId w:val="24"/>
        </w:num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C26BC8">
        <w:rPr>
          <w:rFonts w:cs="Century Gothic"/>
          <w:sz w:val="16"/>
          <w:szCs w:val="16"/>
        </w:rPr>
        <w:t>jeżeli Wykonawca z przyczyn niezależnych od niego nie jest w stanie uzyskać tych dokumentów – oświadczenie Wykonawcy.</w:t>
      </w:r>
    </w:p>
    <w:p w14:paraId="0529A995" w14:textId="77777777" w:rsidR="00C26BC8" w:rsidRPr="00C26BC8" w:rsidRDefault="00C26BC8" w:rsidP="00C26BC8">
      <w:p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C26BC8">
        <w:rPr>
          <w:rFonts w:cs="Century Gothic"/>
          <w:sz w:val="16"/>
          <w:szCs w:val="16"/>
        </w:rPr>
        <w:t xml:space="preserve">Jeżeli Wykonawca powołuje sią na doświadczenie w realizacji usług, wykonanych wspólnie z innymi Wykonawcami, wykaz dotyczy usług, w których wykonaniu Wykonawca ten bezpośrednio uczestniczył. </w:t>
      </w:r>
    </w:p>
    <w:p w14:paraId="228CFEDD" w14:textId="77777777" w:rsidR="00D070C1" w:rsidRPr="00D070C1" w:rsidRDefault="00D070C1" w:rsidP="00C26BC8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</w:rPr>
      </w:pPr>
    </w:p>
    <w:sectPr w:rsidR="00D070C1" w:rsidRPr="00D070C1" w:rsidSect="008118D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2" w:right="1245" w:bottom="720" w:left="993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4F6A" w14:textId="77777777" w:rsidR="00571C5C" w:rsidRDefault="00571C5C">
      <w:r>
        <w:separator/>
      </w:r>
    </w:p>
  </w:endnote>
  <w:endnote w:type="continuationSeparator" w:id="0">
    <w:p w14:paraId="57DDAECA" w14:textId="77777777" w:rsidR="00571C5C" w:rsidRDefault="0057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EB41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22FA92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2DE871F1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967E705" w14:textId="77777777" w:rsidR="009320E8" w:rsidRDefault="003B3BF2" w:rsidP="00D90DBA">
            <w:pPr>
              <w:pStyle w:val="Stopka"/>
              <w:jc w:val="center"/>
            </w:pPr>
          </w:p>
        </w:sdtContent>
      </w:sdt>
      <w:p w14:paraId="321674B2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87AE40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7976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DC9C8FE" wp14:editId="71309FF9">
          <wp:extent cx="6836410" cy="370205"/>
          <wp:effectExtent l="19050" t="0" r="2540" b="0"/>
          <wp:docPr id="6" name="Obraz 6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D29BC1" w14:textId="77777777" w:rsidR="009320E8" w:rsidRDefault="009320E8" w:rsidP="00683652">
    <w:pPr>
      <w:pStyle w:val="Stopka"/>
    </w:pPr>
  </w:p>
  <w:p w14:paraId="30AE0691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D3F1A" w14:textId="77777777" w:rsidR="00571C5C" w:rsidRDefault="00571C5C">
      <w:r>
        <w:separator/>
      </w:r>
    </w:p>
  </w:footnote>
  <w:footnote w:type="continuationSeparator" w:id="0">
    <w:p w14:paraId="31C34627" w14:textId="77777777" w:rsidR="00571C5C" w:rsidRDefault="0057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12D7" w14:textId="77777777" w:rsidR="009320E8" w:rsidRPr="004C107A" w:rsidRDefault="009320E8" w:rsidP="004C107A">
    <w:pPr>
      <w:pStyle w:val="Nagwek"/>
    </w:pPr>
    <w:r w:rsidRPr="004C107A">
      <w:rPr>
        <w:rStyle w:val="Gasstyl1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57B1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798F336" wp14:editId="01B73DC8">
          <wp:extent cx="6836410" cy="370205"/>
          <wp:effectExtent l="19050" t="0" r="2540" b="0"/>
          <wp:docPr id="5" name="Obraz 5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0D3A87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05D07"/>
    <w:multiLevelType w:val="hybridMultilevel"/>
    <w:tmpl w:val="42DA2972"/>
    <w:lvl w:ilvl="0" w:tplc="5526E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C530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359A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43BB"/>
    <w:multiLevelType w:val="hybridMultilevel"/>
    <w:tmpl w:val="4FD87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EE2217"/>
    <w:multiLevelType w:val="hybridMultilevel"/>
    <w:tmpl w:val="97727A22"/>
    <w:lvl w:ilvl="0" w:tplc="5E48799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24AE7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27479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F23C9"/>
    <w:multiLevelType w:val="hybridMultilevel"/>
    <w:tmpl w:val="1CF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01826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793519">
    <w:abstractNumId w:val="16"/>
  </w:num>
  <w:num w:numId="3" w16cid:durableId="621884741">
    <w:abstractNumId w:val="2"/>
  </w:num>
  <w:num w:numId="4" w16cid:durableId="1835602904">
    <w:abstractNumId w:val="20"/>
  </w:num>
  <w:num w:numId="5" w16cid:durableId="202519291">
    <w:abstractNumId w:val="5"/>
  </w:num>
  <w:num w:numId="6" w16cid:durableId="714621870">
    <w:abstractNumId w:val="13"/>
  </w:num>
  <w:num w:numId="7" w16cid:durableId="1406104542">
    <w:abstractNumId w:val="12"/>
  </w:num>
  <w:num w:numId="8" w16cid:durableId="1164474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835189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367934">
    <w:abstractNumId w:val="0"/>
  </w:num>
  <w:num w:numId="11" w16cid:durableId="1556501343">
    <w:abstractNumId w:val="17"/>
  </w:num>
  <w:num w:numId="12" w16cid:durableId="1025984852">
    <w:abstractNumId w:val="4"/>
  </w:num>
  <w:num w:numId="13" w16cid:durableId="787818632">
    <w:abstractNumId w:val="9"/>
  </w:num>
  <w:num w:numId="14" w16cid:durableId="971444615">
    <w:abstractNumId w:val="7"/>
  </w:num>
  <w:num w:numId="15" w16cid:durableId="902377787">
    <w:abstractNumId w:val="6"/>
  </w:num>
  <w:num w:numId="16" w16cid:durableId="720791080">
    <w:abstractNumId w:val="15"/>
  </w:num>
  <w:num w:numId="17" w16cid:durableId="1844005519">
    <w:abstractNumId w:val="18"/>
  </w:num>
  <w:num w:numId="18" w16cid:durableId="230430457">
    <w:abstractNumId w:val="3"/>
  </w:num>
  <w:num w:numId="19" w16cid:durableId="1529876791">
    <w:abstractNumId w:val="14"/>
  </w:num>
  <w:num w:numId="20" w16cid:durableId="1835029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9631870">
    <w:abstractNumId w:val="19"/>
  </w:num>
  <w:num w:numId="22" w16cid:durableId="448473707">
    <w:abstractNumId w:val="11"/>
  </w:num>
  <w:num w:numId="23" w16cid:durableId="1565094781">
    <w:abstractNumId w:val="1"/>
  </w:num>
  <w:num w:numId="24" w16cid:durableId="16128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667"/>
    <w:rsid w:val="00005906"/>
    <w:rsid w:val="00042ABB"/>
    <w:rsid w:val="00050667"/>
    <w:rsid w:val="00060494"/>
    <w:rsid w:val="000670C3"/>
    <w:rsid w:val="00077F85"/>
    <w:rsid w:val="000A2B8D"/>
    <w:rsid w:val="000B584A"/>
    <w:rsid w:val="000D0995"/>
    <w:rsid w:val="000D0ACA"/>
    <w:rsid w:val="000D6E10"/>
    <w:rsid w:val="000E610C"/>
    <w:rsid w:val="000F0140"/>
    <w:rsid w:val="000F5682"/>
    <w:rsid w:val="000F6F7C"/>
    <w:rsid w:val="00120225"/>
    <w:rsid w:val="00122C07"/>
    <w:rsid w:val="00122D48"/>
    <w:rsid w:val="001330C8"/>
    <w:rsid w:val="00143FB7"/>
    <w:rsid w:val="00147990"/>
    <w:rsid w:val="001523F3"/>
    <w:rsid w:val="0015250D"/>
    <w:rsid w:val="0015385C"/>
    <w:rsid w:val="00153A6E"/>
    <w:rsid w:val="00163066"/>
    <w:rsid w:val="00172807"/>
    <w:rsid w:val="0018741E"/>
    <w:rsid w:val="00193A81"/>
    <w:rsid w:val="001940E9"/>
    <w:rsid w:val="001A49AC"/>
    <w:rsid w:val="001A54CE"/>
    <w:rsid w:val="001B1D45"/>
    <w:rsid w:val="001C24E6"/>
    <w:rsid w:val="001C5BAD"/>
    <w:rsid w:val="001D749D"/>
    <w:rsid w:val="001E3562"/>
    <w:rsid w:val="001F4089"/>
    <w:rsid w:val="001F5ED4"/>
    <w:rsid w:val="00225C55"/>
    <w:rsid w:val="00234091"/>
    <w:rsid w:val="0023441D"/>
    <w:rsid w:val="00236627"/>
    <w:rsid w:val="00243366"/>
    <w:rsid w:val="00274F3D"/>
    <w:rsid w:val="00275387"/>
    <w:rsid w:val="00292A31"/>
    <w:rsid w:val="002A4821"/>
    <w:rsid w:val="002A7642"/>
    <w:rsid w:val="002B25F3"/>
    <w:rsid w:val="002B4F0B"/>
    <w:rsid w:val="002C6C90"/>
    <w:rsid w:val="002D276E"/>
    <w:rsid w:val="002D3CA9"/>
    <w:rsid w:val="002E6681"/>
    <w:rsid w:val="002E7A67"/>
    <w:rsid w:val="002F0CDC"/>
    <w:rsid w:val="00310176"/>
    <w:rsid w:val="00342CD7"/>
    <w:rsid w:val="0036191D"/>
    <w:rsid w:val="003623A6"/>
    <w:rsid w:val="00391B8D"/>
    <w:rsid w:val="003A5B0E"/>
    <w:rsid w:val="003B3BF2"/>
    <w:rsid w:val="003C2065"/>
    <w:rsid w:val="003C652E"/>
    <w:rsid w:val="003D0B9B"/>
    <w:rsid w:val="003D1B26"/>
    <w:rsid w:val="003D2F88"/>
    <w:rsid w:val="003D5781"/>
    <w:rsid w:val="003E2B03"/>
    <w:rsid w:val="003E74C9"/>
    <w:rsid w:val="0040371A"/>
    <w:rsid w:val="00411288"/>
    <w:rsid w:val="00412FF7"/>
    <w:rsid w:val="0041391C"/>
    <w:rsid w:val="00425278"/>
    <w:rsid w:val="00430AB5"/>
    <w:rsid w:val="004431C8"/>
    <w:rsid w:val="00443C21"/>
    <w:rsid w:val="00444E3E"/>
    <w:rsid w:val="00454435"/>
    <w:rsid w:val="004572C4"/>
    <w:rsid w:val="00477DDC"/>
    <w:rsid w:val="0049125E"/>
    <w:rsid w:val="004A19B9"/>
    <w:rsid w:val="004A33D3"/>
    <w:rsid w:val="004A738F"/>
    <w:rsid w:val="004B226E"/>
    <w:rsid w:val="004B446E"/>
    <w:rsid w:val="004C107A"/>
    <w:rsid w:val="004D4124"/>
    <w:rsid w:val="004F31F5"/>
    <w:rsid w:val="004F624A"/>
    <w:rsid w:val="004F76C3"/>
    <w:rsid w:val="0050035D"/>
    <w:rsid w:val="00500ECC"/>
    <w:rsid w:val="005164A5"/>
    <w:rsid w:val="00524060"/>
    <w:rsid w:val="0053162B"/>
    <w:rsid w:val="00532ECE"/>
    <w:rsid w:val="005346C5"/>
    <w:rsid w:val="005351C4"/>
    <w:rsid w:val="0053739F"/>
    <w:rsid w:val="00556C1B"/>
    <w:rsid w:val="005573A3"/>
    <w:rsid w:val="00560970"/>
    <w:rsid w:val="00563E8C"/>
    <w:rsid w:val="005678BB"/>
    <w:rsid w:val="00571C5C"/>
    <w:rsid w:val="0058341B"/>
    <w:rsid w:val="005902DC"/>
    <w:rsid w:val="005A7014"/>
    <w:rsid w:val="005B2227"/>
    <w:rsid w:val="005B65A2"/>
    <w:rsid w:val="005C1A1E"/>
    <w:rsid w:val="005D01DA"/>
    <w:rsid w:val="005E21D2"/>
    <w:rsid w:val="005E6272"/>
    <w:rsid w:val="005E7347"/>
    <w:rsid w:val="005F2336"/>
    <w:rsid w:val="005F5385"/>
    <w:rsid w:val="005F5DCB"/>
    <w:rsid w:val="0060171F"/>
    <w:rsid w:val="00602E82"/>
    <w:rsid w:val="006165BD"/>
    <w:rsid w:val="006165DB"/>
    <w:rsid w:val="006204D4"/>
    <w:rsid w:val="00626767"/>
    <w:rsid w:val="00641039"/>
    <w:rsid w:val="00671331"/>
    <w:rsid w:val="0067280F"/>
    <w:rsid w:val="00683652"/>
    <w:rsid w:val="006B36A8"/>
    <w:rsid w:val="006B4E12"/>
    <w:rsid w:val="006C3965"/>
    <w:rsid w:val="006C5443"/>
    <w:rsid w:val="006C5ABF"/>
    <w:rsid w:val="006E63F7"/>
    <w:rsid w:val="006F35BF"/>
    <w:rsid w:val="006F46B7"/>
    <w:rsid w:val="0070287D"/>
    <w:rsid w:val="007057A3"/>
    <w:rsid w:val="007107FE"/>
    <w:rsid w:val="00710BE6"/>
    <w:rsid w:val="00741D40"/>
    <w:rsid w:val="00742797"/>
    <w:rsid w:val="00744182"/>
    <w:rsid w:val="00744D27"/>
    <w:rsid w:val="007528AF"/>
    <w:rsid w:val="0075344B"/>
    <w:rsid w:val="00762A3B"/>
    <w:rsid w:val="00765FE5"/>
    <w:rsid w:val="007770D5"/>
    <w:rsid w:val="00785A5E"/>
    <w:rsid w:val="007904BE"/>
    <w:rsid w:val="00792C96"/>
    <w:rsid w:val="00793999"/>
    <w:rsid w:val="007A1C8F"/>
    <w:rsid w:val="007A574F"/>
    <w:rsid w:val="007B726F"/>
    <w:rsid w:val="007C29E1"/>
    <w:rsid w:val="007E120C"/>
    <w:rsid w:val="0080589F"/>
    <w:rsid w:val="008118D9"/>
    <w:rsid w:val="00815457"/>
    <w:rsid w:val="00816635"/>
    <w:rsid w:val="0082130F"/>
    <w:rsid w:val="00831DC9"/>
    <w:rsid w:val="00834937"/>
    <w:rsid w:val="00836B5B"/>
    <w:rsid w:val="00851786"/>
    <w:rsid w:val="00852B09"/>
    <w:rsid w:val="00857B73"/>
    <w:rsid w:val="0087067E"/>
    <w:rsid w:val="008A0FF9"/>
    <w:rsid w:val="008A1A2F"/>
    <w:rsid w:val="008A2151"/>
    <w:rsid w:val="008A4896"/>
    <w:rsid w:val="008B1921"/>
    <w:rsid w:val="008B599C"/>
    <w:rsid w:val="008D5DEF"/>
    <w:rsid w:val="008D6EE0"/>
    <w:rsid w:val="008F7975"/>
    <w:rsid w:val="00900384"/>
    <w:rsid w:val="00900994"/>
    <w:rsid w:val="009033B6"/>
    <w:rsid w:val="0092423A"/>
    <w:rsid w:val="009320E8"/>
    <w:rsid w:val="00933038"/>
    <w:rsid w:val="0093459B"/>
    <w:rsid w:val="009379F9"/>
    <w:rsid w:val="0095039C"/>
    <w:rsid w:val="00971737"/>
    <w:rsid w:val="009765E6"/>
    <w:rsid w:val="0099303C"/>
    <w:rsid w:val="009A0A08"/>
    <w:rsid w:val="009A119F"/>
    <w:rsid w:val="009A4FEB"/>
    <w:rsid w:val="009C0873"/>
    <w:rsid w:val="009D07A2"/>
    <w:rsid w:val="009E5847"/>
    <w:rsid w:val="009E7043"/>
    <w:rsid w:val="009E7306"/>
    <w:rsid w:val="009E7E17"/>
    <w:rsid w:val="009F0FFF"/>
    <w:rsid w:val="009F464B"/>
    <w:rsid w:val="00A06E39"/>
    <w:rsid w:val="00A135A1"/>
    <w:rsid w:val="00A218DC"/>
    <w:rsid w:val="00A25AE4"/>
    <w:rsid w:val="00A26335"/>
    <w:rsid w:val="00A366B8"/>
    <w:rsid w:val="00A40C48"/>
    <w:rsid w:val="00A41907"/>
    <w:rsid w:val="00A7489F"/>
    <w:rsid w:val="00A808DC"/>
    <w:rsid w:val="00A852D2"/>
    <w:rsid w:val="00A95818"/>
    <w:rsid w:val="00AB51BD"/>
    <w:rsid w:val="00AD3A37"/>
    <w:rsid w:val="00AD511E"/>
    <w:rsid w:val="00AF0F3E"/>
    <w:rsid w:val="00AF319F"/>
    <w:rsid w:val="00AF3DCC"/>
    <w:rsid w:val="00AF5F19"/>
    <w:rsid w:val="00AF7357"/>
    <w:rsid w:val="00B11A05"/>
    <w:rsid w:val="00B127D4"/>
    <w:rsid w:val="00B171B6"/>
    <w:rsid w:val="00B42A19"/>
    <w:rsid w:val="00B51EC0"/>
    <w:rsid w:val="00B7200A"/>
    <w:rsid w:val="00B743A9"/>
    <w:rsid w:val="00B813B5"/>
    <w:rsid w:val="00B8451C"/>
    <w:rsid w:val="00B854D3"/>
    <w:rsid w:val="00B85543"/>
    <w:rsid w:val="00BB36F3"/>
    <w:rsid w:val="00BC1525"/>
    <w:rsid w:val="00BD7CCB"/>
    <w:rsid w:val="00BE44EF"/>
    <w:rsid w:val="00BF530F"/>
    <w:rsid w:val="00C02E7D"/>
    <w:rsid w:val="00C06D38"/>
    <w:rsid w:val="00C15B55"/>
    <w:rsid w:val="00C26B08"/>
    <w:rsid w:val="00C26BC8"/>
    <w:rsid w:val="00C34A12"/>
    <w:rsid w:val="00C46F42"/>
    <w:rsid w:val="00C50EEC"/>
    <w:rsid w:val="00C564A3"/>
    <w:rsid w:val="00C57132"/>
    <w:rsid w:val="00C922A1"/>
    <w:rsid w:val="00C94D05"/>
    <w:rsid w:val="00C965BC"/>
    <w:rsid w:val="00CA4E8A"/>
    <w:rsid w:val="00CA5429"/>
    <w:rsid w:val="00CA783C"/>
    <w:rsid w:val="00CC08DD"/>
    <w:rsid w:val="00CD058F"/>
    <w:rsid w:val="00CD3847"/>
    <w:rsid w:val="00CD4B4E"/>
    <w:rsid w:val="00CD578C"/>
    <w:rsid w:val="00CD5EE3"/>
    <w:rsid w:val="00CF2C9E"/>
    <w:rsid w:val="00CF5782"/>
    <w:rsid w:val="00D0205A"/>
    <w:rsid w:val="00D070C1"/>
    <w:rsid w:val="00D073F2"/>
    <w:rsid w:val="00D10653"/>
    <w:rsid w:val="00D311B2"/>
    <w:rsid w:val="00D34BAD"/>
    <w:rsid w:val="00D4585D"/>
    <w:rsid w:val="00D67A25"/>
    <w:rsid w:val="00D8424F"/>
    <w:rsid w:val="00D90DBA"/>
    <w:rsid w:val="00D93A8E"/>
    <w:rsid w:val="00D9523F"/>
    <w:rsid w:val="00DC744D"/>
    <w:rsid w:val="00DD1947"/>
    <w:rsid w:val="00DD348D"/>
    <w:rsid w:val="00DD3A17"/>
    <w:rsid w:val="00DD569D"/>
    <w:rsid w:val="00DD715D"/>
    <w:rsid w:val="00DE1696"/>
    <w:rsid w:val="00DF0029"/>
    <w:rsid w:val="00DF039A"/>
    <w:rsid w:val="00DF7ED2"/>
    <w:rsid w:val="00E00695"/>
    <w:rsid w:val="00E00DC8"/>
    <w:rsid w:val="00E02BDB"/>
    <w:rsid w:val="00E07F3D"/>
    <w:rsid w:val="00E11AB7"/>
    <w:rsid w:val="00E32752"/>
    <w:rsid w:val="00E345E9"/>
    <w:rsid w:val="00E36338"/>
    <w:rsid w:val="00E47656"/>
    <w:rsid w:val="00E47905"/>
    <w:rsid w:val="00E64557"/>
    <w:rsid w:val="00E76C9C"/>
    <w:rsid w:val="00E90368"/>
    <w:rsid w:val="00E92B67"/>
    <w:rsid w:val="00EA2C7E"/>
    <w:rsid w:val="00EB6035"/>
    <w:rsid w:val="00EC28FB"/>
    <w:rsid w:val="00EC3A11"/>
    <w:rsid w:val="00ED09A9"/>
    <w:rsid w:val="00ED2383"/>
    <w:rsid w:val="00ED7E4B"/>
    <w:rsid w:val="00EE1EFD"/>
    <w:rsid w:val="00EF0114"/>
    <w:rsid w:val="00EF4000"/>
    <w:rsid w:val="00EF4313"/>
    <w:rsid w:val="00EF7130"/>
    <w:rsid w:val="00F07D0E"/>
    <w:rsid w:val="00F2701A"/>
    <w:rsid w:val="00F34202"/>
    <w:rsid w:val="00F40B1F"/>
    <w:rsid w:val="00F431DC"/>
    <w:rsid w:val="00F74DA5"/>
    <w:rsid w:val="00F83A74"/>
    <w:rsid w:val="00F974F5"/>
    <w:rsid w:val="00FA004F"/>
    <w:rsid w:val="00FA3288"/>
    <w:rsid w:val="00FD134B"/>
    <w:rsid w:val="00FD458E"/>
    <w:rsid w:val="00FD7EB2"/>
    <w:rsid w:val="00FE09B7"/>
    <w:rsid w:val="00FE5D48"/>
    <w:rsid w:val="00FE7580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6E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6BC8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agłowek 3,Preambuła,EST_akapit z listą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  <w:style w:type="character" w:customStyle="1" w:styleId="AkapitzlistZnak">
    <w:name w:val="Akapit z listą Znak"/>
    <w:aliases w:val="Nagłowek 3 Znak,Preambuła Znak,EST_akapit z listą Znak,Liste CGS Znak,lp1 Znak,Styl 1 Znak,Obiekt Znak,List Paragraph1 Znak,List Paragraph Znak,maz_wyliczenie Znak,opis dzialania Znak,K-P_odwolanie Znak,A_wyliczenie Znak"/>
    <w:link w:val="Akapitzlist"/>
    <w:uiPriority w:val="34"/>
    <w:qFormat/>
    <w:locked/>
    <w:rsid w:val="004F31F5"/>
    <w:rPr>
      <w:rFonts w:ascii="Century Gothic" w:hAnsi="Century Gothic"/>
    </w:rPr>
  </w:style>
  <w:style w:type="paragraph" w:styleId="Poprawka">
    <w:name w:val="Revision"/>
    <w:hidden/>
    <w:uiPriority w:val="99"/>
    <w:semiHidden/>
    <w:rsid w:val="00243366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39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48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NA_Zam&#243;wienia\NA_Razem_Zam&#243;wienia\DP180\GAZ-SYSTEM\2012\P%20-%20publiczne\ZP%20-%2048\og&#322;oszenie%20za&#322;&#261;czniki\TEN-E%20szablon%20pism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FAAA7A210276104BA43727C46DD9961A" ma:contentTypeVersion="0" ma:contentTypeDescription="" ma:contentTypeScope="" ma:versionID="e0cd80c30eb7f284b3ea3f398c05e5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1BF40D-9F51-4D0F-B0AF-B72C395D9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D07E7-CFEF-437B-BCB8-ACE00F4BB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F3E89-AEFB-4D9B-A2B8-DD4699516BC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TEN-E szablon pisma</Template>
  <TotalTime>0</TotalTime>
  <Pages>2</Pages>
  <Words>288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2022-04-27T08:04:00Z</dcterms:created>
  <dcterms:modified xsi:type="dcterms:W3CDTF">2025-12-15T07:33:00Z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0x010100EADF2D3787D64348906DF2D5A4D356550076148CBE341ADD4FB614947372544FDB00FAAA7A210276104BA43727C46DD9961A</vt:lpwstr>
  </property>
</Properties>
</file>